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8A48CE" w:rsidP="008A48CE" w:rsidRDefault="008A48CE" w14:paraId="c01968f" w14:textId="c01968f">
      <w:pPr>
        <w15:collapsed w:val="false"/>
      </w:pPr>
      <w:bookmarkStart w:name="_GoBack" w:id="0"/>
      <w:bookmarkEnd w:id="0"/>
      <w:r>
        <w:t>REPUBLIKA HRVATSKA</w:t>
      </w:r>
    </w:p>
    <w:p w:rsidR="008A48CE" w:rsidP="008A48CE" w:rsidRDefault="008A48CE">
      <w:r>
        <w:t>TRGOVAČKI SUD U ZAGREBU</w:t>
      </w:r>
    </w:p>
    <w:p w:rsidRPr="003A28FE" w:rsidR="008A48CE" w:rsidP="008A48CE" w:rsidRDefault="008A48CE">
      <w:r>
        <w:t xml:space="preserve">Zagreb, Amruševa 2/II        </w:t>
      </w:r>
      <w:r w:rsidR="00856A46">
        <w:tab/>
      </w:r>
      <w:r w:rsidR="00856A46">
        <w:tab/>
      </w:r>
      <w:r w:rsidR="00856A46">
        <w:tab/>
      </w:r>
      <w:r w:rsidR="00856A46">
        <w:tab/>
      </w:r>
      <w:r w:rsidR="00856A46">
        <w:tab/>
      </w:r>
      <w:r w:rsidR="00A8071E">
        <w:tab/>
      </w:r>
      <w:r w:rsidR="00A8071E">
        <w:tab/>
      </w:r>
      <w:r w:rsidRPr="003A28FE" w:rsidR="003A28FE">
        <w:t>99</w:t>
      </w:r>
      <w:r w:rsidRPr="003A28FE" w:rsidR="005442E0">
        <w:t>. St-</w:t>
      </w:r>
      <w:r w:rsidR="00D878C7">
        <w:t>1418</w:t>
      </w:r>
      <w:r w:rsidR="00A55E3E">
        <w:t>/19-1</w:t>
      </w:r>
      <w:r w:rsidR="00D878C7">
        <w:t>5</w:t>
      </w:r>
    </w:p>
    <w:p w:rsidR="008A48CE" w:rsidP="008A48CE" w:rsidRDefault="008A48CE"/>
    <w:p w:rsidR="008A48CE" w:rsidP="008A48CE" w:rsidRDefault="008A48CE"/>
    <w:p w:rsidR="008A48CE" w:rsidP="003611D6" w:rsidRDefault="008A48CE">
      <w:pPr>
        <w:jc w:val="center"/>
      </w:pPr>
      <w:r>
        <w:t>Z A P I S N I K</w:t>
      </w:r>
    </w:p>
    <w:p w:rsidR="008A48CE" w:rsidP="003611D6" w:rsidRDefault="008A48CE">
      <w:pPr>
        <w:jc w:val="center"/>
      </w:pPr>
      <w:r>
        <w:t xml:space="preserve">s ročišta radi </w:t>
      </w:r>
      <w:r w:rsidR="001047EF">
        <w:t>očitovanja</w:t>
      </w:r>
      <w:r>
        <w:t xml:space="preserve"> o prijedlogu za otvaranje stečajnog postupka</w:t>
      </w:r>
    </w:p>
    <w:p w:rsidR="001C1CFF" w:rsidP="002F4E28" w:rsidRDefault="008A48CE">
      <w:pPr>
        <w:jc w:val="both"/>
        <w:rPr>
          <w:lang w:val="pt-BR"/>
        </w:rPr>
      </w:pPr>
      <w:r>
        <w:t xml:space="preserve">sastavljen </w:t>
      </w:r>
      <w:r w:rsidR="00856A46">
        <w:t>pri Trgo</w:t>
      </w:r>
      <w:r w:rsidR="00777E93">
        <w:t xml:space="preserve">vačkom sudu u Zagrebu </w:t>
      </w:r>
      <w:r w:rsidR="00876924">
        <w:t>02. srpnja</w:t>
      </w:r>
      <w:r w:rsidRPr="009477EF" w:rsidR="00F206CE">
        <w:t xml:space="preserve"> 20</w:t>
      </w:r>
      <w:r w:rsidR="00A55E3E">
        <w:t>20</w:t>
      </w:r>
      <w:r w:rsidRPr="009477EF">
        <w:t xml:space="preserve">. </w:t>
      </w:r>
      <w:r>
        <w:t>u stečajnom postupku nad dužnikom</w:t>
      </w:r>
      <w:r w:rsidR="004E2AA1">
        <w:t xml:space="preserve"> </w:t>
      </w:r>
      <w:r w:rsidR="00D878C7">
        <w:rPr>
          <w:lang w:val="pt-BR"/>
        </w:rPr>
        <w:t>PHILADELPHIA j.d.o.o., OIB 70200493919, Zagreb, Primorska 5</w:t>
      </w:r>
    </w:p>
    <w:p w:rsidR="00A55E3E" w:rsidP="002F4E28" w:rsidRDefault="00A55E3E">
      <w:pPr>
        <w:jc w:val="both"/>
      </w:pPr>
    </w:p>
    <w:p w:rsidR="008A48CE" w:rsidP="008A48CE" w:rsidRDefault="00A55E3E">
      <w:r>
        <w:t>PRISUTNI</w:t>
      </w:r>
      <w:r w:rsidR="008A48CE">
        <w:t xml:space="preserve"> OD SUDA:</w:t>
      </w:r>
    </w:p>
    <w:p w:rsidRPr="009477EF" w:rsidR="008A48CE" w:rsidP="008A48CE" w:rsidRDefault="008A48CE">
      <w:r w:rsidRPr="009477EF">
        <w:t>SUDAC:</w:t>
      </w:r>
      <w:r w:rsidRPr="009477EF" w:rsidR="00856A46">
        <w:t xml:space="preserve"> </w:t>
      </w:r>
      <w:r w:rsidRPr="009477EF" w:rsidR="009477EF">
        <w:t>Goran Iskra</w:t>
      </w:r>
    </w:p>
    <w:p w:rsidRPr="009477EF" w:rsidR="008A48CE" w:rsidP="008A48CE" w:rsidRDefault="008A48CE">
      <w:r w:rsidRPr="009477EF">
        <w:t>ZAPISNIČAR:</w:t>
      </w:r>
      <w:r w:rsidRPr="009477EF" w:rsidR="001A0AAD">
        <w:t xml:space="preserve"> </w:t>
      </w:r>
      <w:r w:rsidR="00A55E3E">
        <w:t>Irena Benko</w:t>
      </w:r>
    </w:p>
    <w:p w:rsidR="008A48CE" w:rsidP="008A48CE" w:rsidRDefault="008A48CE"/>
    <w:p w:rsidRPr="009477EF" w:rsidR="008A48CE" w:rsidP="00856A46" w:rsidRDefault="00431315">
      <w:pPr>
        <w:jc w:val="both"/>
      </w:pPr>
      <w:r w:rsidRPr="009477EF">
        <w:t>S</w:t>
      </w:r>
      <w:r w:rsidRPr="009477EF" w:rsidR="001A0AAD">
        <w:t xml:space="preserve">udac otvara raspravu u </w:t>
      </w:r>
      <w:r w:rsidR="00A55E3E">
        <w:t>09,</w:t>
      </w:r>
      <w:r w:rsidR="00D878C7">
        <w:t>2</w:t>
      </w:r>
      <w:r w:rsidR="00A55E3E">
        <w:t>0</w:t>
      </w:r>
      <w:r w:rsidRPr="009477EF" w:rsidR="008A48CE">
        <w:t xml:space="preserve"> sati, rasprava je javna i utvrđuje da su, pristupili:</w:t>
      </w:r>
    </w:p>
    <w:p w:rsidR="008A48CE" w:rsidP="008A48CE" w:rsidRDefault="008A48CE"/>
    <w:p w:rsidR="008A48CE" w:rsidP="008A48CE" w:rsidRDefault="008A48CE"/>
    <w:p w:rsidRPr="00623457" w:rsidR="00397233" w:rsidRDefault="00777E93">
      <w:pPr>
        <w:jc w:val="both"/>
      </w:pPr>
      <w:r>
        <w:t>P</w:t>
      </w:r>
      <w:r w:rsidR="003F52B1">
        <w:t>redlagatelj</w:t>
      </w:r>
      <w:r w:rsidR="008A48CE">
        <w:t xml:space="preserve">: </w:t>
      </w:r>
      <w:r w:rsidR="00397233">
        <w:t>n</w:t>
      </w:r>
      <w:r w:rsidRPr="00623457" w:rsidR="00397233">
        <w:t>itko,</w:t>
      </w:r>
      <w:r w:rsidR="00397233">
        <w:t xml:space="preserve"> dostava poziva uredno iskazana</w:t>
      </w:r>
      <w:r w:rsidR="009477EF">
        <w:t xml:space="preserve">, </w:t>
      </w:r>
    </w:p>
    <w:p w:rsidR="008A48CE" w:rsidP="008A48CE" w:rsidRDefault="00777E93">
      <w:r>
        <w:t>Dužnik</w:t>
      </w:r>
      <w:r w:rsidR="008A48CE">
        <w:t xml:space="preserve">: </w:t>
      </w:r>
      <w:r w:rsidR="00B54162">
        <w:t>Darko Đermanović, zastupnik po zakonu</w:t>
      </w:r>
    </w:p>
    <w:p w:rsidR="008A48CE" w:rsidP="008A48CE" w:rsidRDefault="008A48CE">
      <w:r>
        <w:t>Zastupnik po zakonu dužnika</w:t>
      </w:r>
      <w:r w:rsidRPr="002A7CB2">
        <w:t xml:space="preserve">: </w:t>
      </w:r>
      <w:r w:rsidR="00B54162">
        <w:t>Darko Đermanović</w:t>
      </w:r>
      <w:r w:rsidR="00657D25">
        <w:t xml:space="preserve"> </w:t>
      </w:r>
    </w:p>
    <w:p w:rsidR="00D878C7" w:rsidP="008A48CE" w:rsidRDefault="00D878C7">
      <w:r>
        <w:t>Pravna osoba koja za dužnika obavlja platni promet:</w:t>
      </w:r>
      <w:r w:rsidR="00B54162">
        <w:t xml:space="preserve"> nitko, uredno pozvan</w:t>
      </w:r>
    </w:p>
    <w:p w:rsidR="00117A99" w:rsidP="008A48CE" w:rsidRDefault="00117A99"/>
    <w:p w:rsidRPr="0092250C" w:rsidR="00CD7FFD" w:rsidP="00CD7FFD" w:rsidRDefault="00CD7FFD">
      <w:r w:rsidRPr="0092250C">
        <w:t xml:space="preserve">Utvrđuje se da spisu prileži podnesak </w:t>
      </w:r>
      <w:r>
        <w:t>Financijske agencije</w:t>
      </w:r>
      <w:r w:rsidRPr="0092250C">
        <w:t xml:space="preserve"> od </w:t>
      </w:r>
      <w:r w:rsidR="00B54162">
        <w:t xml:space="preserve">29. svibnja 2020. </w:t>
      </w:r>
      <w:r w:rsidRPr="003D05F9">
        <w:t xml:space="preserve"> </w:t>
      </w:r>
      <w:r>
        <w:t>kojim</w:t>
      </w:r>
      <w:r w:rsidRPr="0092250C">
        <w:t xml:space="preserve"> obavještava sud da je spriječen pristupiti na današnje ročište te da u cijelosti ostaje kod navoda iz prijedloga za otvaranje stečajnog postupka</w:t>
      </w:r>
      <w:r>
        <w:t>.</w:t>
      </w:r>
    </w:p>
    <w:p w:rsidR="00CD7FFD" w:rsidP="00CD7FFD" w:rsidRDefault="00CD7FFD"/>
    <w:p w:rsidR="00B54162" w:rsidP="00BE2E8B" w:rsidRDefault="00CD7FFD">
      <w:pPr>
        <w:jc w:val="both"/>
      </w:pPr>
      <w:r w:rsidRPr="00BA75E0">
        <w:t xml:space="preserve">Utvrđuje se da </w:t>
      </w:r>
      <w:r w:rsidR="00B54162">
        <w:t>u tom podnesku Financijska agencija navodi kako na dan 28.05.2020. dužnik</w:t>
      </w:r>
    </w:p>
    <w:p w:rsidR="001047EF" w:rsidP="00BE2E8B" w:rsidRDefault="00CD7FFD">
      <w:pPr>
        <w:jc w:val="both"/>
      </w:pPr>
      <w:r w:rsidRPr="00BA75E0">
        <w:t xml:space="preserve">ima evidentirane neizvršene osnove za plaćanje u neprekinutom razdoblju </w:t>
      </w:r>
      <w:r w:rsidRPr="00F766C5">
        <w:t xml:space="preserve">od </w:t>
      </w:r>
      <w:r w:rsidR="00B54162">
        <w:t>464</w:t>
      </w:r>
      <w:r w:rsidRPr="00F766C5">
        <w:t xml:space="preserve"> dan</w:t>
      </w:r>
      <w:r w:rsidRPr="00F766C5" w:rsidR="00BA75E0">
        <w:t>a</w:t>
      </w:r>
      <w:r w:rsidRPr="00F766C5">
        <w:t xml:space="preserve"> </w:t>
      </w:r>
      <w:r w:rsidR="00B54162">
        <w:t>u ukupnom iznosu od 5.515,90 kuna.</w:t>
      </w:r>
    </w:p>
    <w:p w:rsidR="00B54162" w:rsidP="00BE2E8B" w:rsidRDefault="00B54162">
      <w:pPr>
        <w:jc w:val="both"/>
      </w:pPr>
    </w:p>
    <w:p w:rsidR="00B54162" w:rsidP="00BE2E8B" w:rsidRDefault="00B54162">
      <w:pPr>
        <w:jc w:val="both"/>
      </w:pPr>
      <w:r>
        <w:t>Zastupnik po zakonu dužnika je suglasan sa prijedlogom za otvaranje stečajnog posutpka.</w:t>
      </w:r>
    </w:p>
    <w:p w:rsidR="00B54162" w:rsidP="00BE2E8B" w:rsidRDefault="00B54162">
      <w:pPr>
        <w:jc w:val="both"/>
      </w:pPr>
    </w:p>
    <w:p w:rsidRPr="001047EF" w:rsidR="001047EF" w:rsidP="001047EF" w:rsidRDefault="001047EF">
      <w:r w:rsidRPr="001047EF">
        <w:t>Sud donosi</w:t>
      </w:r>
    </w:p>
    <w:p w:rsidRPr="001047EF" w:rsidR="001047EF" w:rsidP="001047EF" w:rsidRDefault="001047EF"/>
    <w:p w:rsidRPr="001047EF" w:rsidR="001047EF" w:rsidP="001047EF" w:rsidRDefault="00397233">
      <w:pPr>
        <w:jc w:val="center"/>
      </w:pPr>
      <w:r>
        <w:t>r</w:t>
      </w:r>
      <w:r w:rsidRPr="001047EF" w:rsidR="001047EF">
        <w:t xml:space="preserve"> j e š e n j e</w:t>
      </w:r>
    </w:p>
    <w:p w:rsidRPr="001047EF" w:rsidR="001047EF" w:rsidP="001047EF" w:rsidRDefault="001047EF"/>
    <w:p w:rsidRPr="001047EF" w:rsidR="001047EF" w:rsidP="001047EF" w:rsidRDefault="001047EF">
      <w:r w:rsidRPr="001047EF">
        <w:t>Ročište radi očitovanja o prijedlogu za otvaranje stečajnog postupka, spaja se s ročištem radi rasprave o uvjetima za otvaranje stečajnog postupka.</w:t>
      </w:r>
    </w:p>
    <w:p w:rsidR="00856A46" w:rsidP="00856A46" w:rsidRDefault="00856A46"/>
    <w:p w:rsidR="00371E46" w:rsidP="00371E46" w:rsidRDefault="00371E46">
      <w:r>
        <w:t>Podaci o imovini</w:t>
      </w:r>
    </w:p>
    <w:p w:rsidR="00117A99" w:rsidP="00371E46" w:rsidRDefault="00117A99"/>
    <w:p w:rsidR="00117A99" w:rsidP="006A21C0" w:rsidRDefault="00BE2E8B">
      <w:r w:rsidRPr="00BE2E8B">
        <w:t>Utvrđuje se da spisu prileži</w:t>
      </w:r>
      <w:r>
        <w:t xml:space="preserve"> uvjerenje EUROAGRAM TIS d.o.o. od </w:t>
      </w:r>
      <w:r w:rsidR="00B54162">
        <w:t>13. veljače 2020</w:t>
      </w:r>
      <w:r w:rsidR="00546218">
        <w:t>. u kojem je navedeno kako</w:t>
      </w:r>
      <w:r>
        <w:t xml:space="preserve"> dužnik </w:t>
      </w:r>
      <w:r w:rsidR="00546218">
        <w:t>nije evidentiran kao vlasnik vozila.</w:t>
      </w:r>
    </w:p>
    <w:p w:rsidR="00117A99" w:rsidP="006A21C0" w:rsidRDefault="00117A99"/>
    <w:p w:rsidR="00D423A7" w:rsidRDefault="00562320">
      <w:r>
        <w:t xml:space="preserve"> </w:t>
      </w:r>
      <w:r w:rsidR="00117A99">
        <w:t>Iz zajedničkog informacijskog sustava za zemljišne knjige i katastar proizlazi da dužnik nije upisan kao vlasnik nekretnina.</w:t>
      </w:r>
    </w:p>
    <w:p w:rsidR="001047EF" w:rsidP="00856A46" w:rsidRDefault="001047EF"/>
    <w:p w:rsidR="00B54162" w:rsidP="00856A46" w:rsidRDefault="00B54162"/>
    <w:p w:rsidR="00B54162" w:rsidP="00856A46" w:rsidRDefault="00B54162"/>
    <w:p w:rsidR="00B54162" w:rsidP="00856A46" w:rsidRDefault="00B54162"/>
    <w:p w:rsidR="00856A46" w:rsidP="00856A46" w:rsidRDefault="00856A46">
      <w:r>
        <w:lastRenderedPageBreak/>
        <w:t>Sud donosi</w:t>
      </w:r>
    </w:p>
    <w:p w:rsidR="00856A46" w:rsidP="00856A46" w:rsidRDefault="00856A46"/>
    <w:p w:rsidR="00856A46" w:rsidP="00C017CA" w:rsidRDefault="00C017CA">
      <w:pPr>
        <w:jc w:val="center"/>
      </w:pPr>
      <w:r>
        <w:t>z a k lj u č a k</w:t>
      </w:r>
    </w:p>
    <w:p w:rsidR="00C017CA" w:rsidP="00C017CA" w:rsidRDefault="00C017CA">
      <w:pPr>
        <w:jc w:val="center"/>
      </w:pPr>
    </w:p>
    <w:p w:rsidR="00856A46" w:rsidP="00854C5A" w:rsidRDefault="00854C5A">
      <w:pPr>
        <w:jc w:val="center"/>
      </w:pPr>
      <w:r>
        <w:t xml:space="preserve">Današnje ročište </w:t>
      </w:r>
      <w:r w:rsidR="001047EF">
        <w:t>je dovršeno</w:t>
      </w:r>
      <w:r>
        <w:t xml:space="preserve">. </w:t>
      </w:r>
      <w:r w:rsidR="001047EF">
        <w:t>Daljnja odluka pisanim putem</w:t>
      </w:r>
      <w:r>
        <w:t>.</w:t>
      </w:r>
    </w:p>
    <w:p w:rsidR="008A48CE" w:rsidP="008A48CE" w:rsidRDefault="008A48CE"/>
    <w:p w:rsidR="008A48CE" w:rsidP="00856A46" w:rsidRDefault="002951C1">
      <w:pPr>
        <w:jc w:val="center"/>
      </w:pPr>
      <w:r>
        <w:t xml:space="preserve">Dovršeno </w:t>
      </w:r>
      <w:r w:rsidR="002051D1">
        <w:t xml:space="preserve">u </w:t>
      </w:r>
      <w:r w:rsidR="00D878C7">
        <w:t>09,2</w:t>
      </w:r>
      <w:r w:rsidR="00B54162">
        <w:t>4</w:t>
      </w:r>
      <w:r w:rsidR="002051D1">
        <w:t xml:space="preserve"> </w:t>
      </w:r>
      <w:r w:rsidR="008A48CE">
        <w:t>sati</w:t>
      </w:r>
    </w:p>
    <w:p w:rsidR="008A48CE" w:rsidP="008A48CE" w:rsidRDefault="008A48CE"/>
    <w:p w:rsidR="008A48CE" w:rsidP="00856A46" w:rsidRDefault="008A48CE">
      <w:pPr>
        <w:jc w:val="center"/>
      </w:pPr>
      <w:r>
        <w:t>SUDAC</w:t>
      </w:r>
    </w:p>
    <w:p w:rsidR="008A48CE" w:rsidP="008A48CE" w:rsidRDefault="008A48CE"/>
    <w:p w:rsidR="008A48CE" w:rsidP="008A48CE" w:rsidRDefault="008A48CE"/>
    <w:p w:rsidR="008A48CE" w:rsidP="00B54162" w:rsidRDefault="00317348">
      <w:pPr>
        <w:ind w:left="3540"/>
      </w:pPr>
      <w:r>
        <w:t xml:space="preserve">     </w:t>
      </w:r>
      <w:r w:rsidR="008A48CE">
        <w:t xml:space="preserve">ZAPISNIČAR       </w:t>
      </w:r>
      <w:r w:rsidR="00856A46">
        <w:tab/>
      </w:r>
      <w:r w:rsidR="00856A46">
        <w:tab/>
      </w:r>
      <w:r w:rsidR="00856A46">
        <w:tab/>
      </w:r>
      <w:r w:rsidR="00856A46">
        <w:tab/>
      </w:r>
      <w:r w:rsidR="00856A46">
        <w:tab/>
      </w:r>
      <w:r w:rsidR="00856A46">
        <w:tab/>
      </w:r>
    </w:p>
    <w:p w:rsidR="008A48CE" w:rsidP="00317348" w:rsidRDefault="00D878C7">
      <w:pPr>
        <w:ind w:left="6372"/>
      </w:pPr>
      <w:r>
        <w:t>Zastupnik po zakonu dužnika</w:t>
      </w:r>
    </w:p>
    <w:p w:rsidR="008A48CE" w:rsidP="008A48CE" w:rsidRDefault="008A48CE"/>
    <w:p w:rsidR="008A48CE" w:rsidP="008A48CE" w:rsidRDefault="008A48CE"/>
    <w:p w:rsidR="008A48CE" w:rsidP="00317348" w:rsidRDefault="00D878C7">
      <w:pPr>
        <w:ind w:left="5664" w:firstLine="708"/>
      </w:pPr>
      <w:r>
        <w:t>Dužnik:</w:t>
      </w:r>
    </w:p>
    <w:p w:rsidR="00D878C7" w:rsidP="00317348" w:rsidRDefault="00D878C7">
      <w:pPr>
        <w:ind w:left="5664" w:firstLine="708"/>
      </w:pPr>
    </w:p>
    <w:sectPr w:rsidR="00D878C7" w:rsidSect="003A28FE">
      <w:headerReference w:type="default" r:id="rId9"/>
      <w:pgSz w:w="11906" w:h="16838"/>
      <w:pgMar w:top="1417" w:right="1417" w:bottom="1417" w:left="1417" w:header="1417" w:footer="1417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516FE" w:rsidP="00397233" w:rsidRDefault="003516FE">
      <w:r>
        <w:separator/>
      </w:r>
    </w:p>
  </w:endnote>
  <w:endnote w:type="continuationSeparator" w:id="0">
    <w:p w:rsidR="003516FE" w:rsidP="00397233" w:rsidRDefault="003516F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516FE" w:rsidP="00397233" w:rsidRDefault="003516FE">
      <w:r>
        <w:separator/>
      </w:r>
    </w:p>
  </w:footnote>
  <w:footnote w:type="continuationSeparator" w:id="0">
    <w:p w:rsidR="003516FE" w:rsidP="00397233" w:rsidRDefault="003516F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E281F" w:rsidR="00397233" w:rsidP="00397233" w:rsidRDefault="00397233">
    <w:pPr>
      <w:pStyle w:val="Zaglavlje"/>
      <w:tabs>
        <w:tab w:val="left" w:pos="6580"/>
      </w:tabs>
    </w:pPr>
    <w:r>
      <w:tab/>
    </w:r>
    <w:sdt>
      <w:sdtPr>
        <w:id w:val="149800085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70DA2">
          <w:rPr>
            <w:noProof/>
          </w:rPr>
          <w:t>2</w:t>
        </w:r>
        <w:r>
          <w:fldChar w:fldCharType="end"/>
        </w:r>
      </w:sdtContent>
    </w:sdt>
    <w:r>
      <w:tab/>
    </w:r>
    <w:r w:rsidRPr="006E281F" w:rsidR="006E281F">
      <w:t>9</w:t>
    </w:r>
    <w:r w:rsidRPr="006E281F">
      <w:t>9. St-</w:t>
    </w:r>
    <w:r w:rsidR="00D878C7">
      <w:t>1418/19-15</w:t>
    </w:r>
  </w:p>
  <w:p w:rsidR="00397233" w:rsidRDefault="00397233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55BA9"/>
    <w:multiLevelType w:val="hybridMultilevel"/>
    <w:tmpl w:val="36D4C5F8"/>
    <w:lvl w:ilvl="0" w:tplc="6A12980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8CE"/>
    <w:rsid w:val="00042BE6"/>
    <w:rsid w:val="000442AC"/>
    <w:rsid w:val="000B1B94"/>
    <w:rsid w:val="000B5D75"/>
    <w:rsid w:val="001047EF"/>
    <w:rsid w:val="00117732"/>
    <w:rsid w:val="00117A99"/>
    <w:rsid w:val="00163C8F"/>
    <w:rsid w:val="001A0AAD"/>
    <w:rsid w:val="001A1887"/>
    <w:rsid w:val="001C1CFF"/>
    <w:rsid w:val="002051D1"/>
    <w:rsid w:val="00243704"/>
    <w:rsid w:val="00263842"/>
    <w:rsid w:val="002951C1"/>
    <w:rsid w:val="002A7CB2"/>
    <w:rsid w:val="002F4E28"/>
    <w:rsid w:val="003159CA"/>
    <w:rsid w:val="00317348"/>
    <w:rsid w:val="00335936"/>
    <w:rsid w:val="003516FE"/>
    <w:rsid w:val="003611D6"/>
    <w:rsid w:val="00371E46"/>
    <w:rsid w:val="00397233"/>
    <w:rsid w:val="003A28FE"/>
    <w:rsid w:val="003D05F9"/>
    <w:rsid w:val="003F52B1"/>
    <w:rsid w:val="00431315"/>
    <w:rsid w:val="00444E24"/>
    <w:rsid w:val="00466707"/>
    <w:rsid w:val="004D67E1"/>
    <w:rsid w:val="004E2AA1"/>
    <w:rsid w:val="005244E3"/>
    <w:rsid w:val="005442E0"/>
    <w:rsid w:val="00546218"/>
    <w:rsid w:val="0056180B"/>
    <w:rsid w:val="00562320"/>
    <w:rsid w:val="005A027E"/>
    <w:rsid w:val="005B4462"/>
    <w:rsid w:val="005E36BB"/>
    <w:rsid w:val="0064257C"/>
    <w:rsid w:val="00657D25"/>
    <w:rsid w:val="00666D8C"/>
    <w:rsid w:val="0068531F"/>
    <w:rsid w:val="006A697E"/>
    <w:rsid w:val="006C022C"/>
    <w:rsid w:val="006D47D1"/>
    <w:rsid w:val="006E281F"/>
    <w:rsid w:val="00710D62"/>
    <w:rsid w:val="00732732"/>
    <w:rsid w:val="00756902"/>
    <w:rsid w:val="00770DA2"/>
    <w:rsid w:val="00777E93"/>
    <w:rsid w:val="00785327"/>
    <w:rsid w:val="00854C5A"/>
    <w:rsid w:val="00856A46"/>
    <w:rsid w:val="00876924"/>
    <w:rsid w:val="008813F4"/>
    <w:rsid w:val="008A48CE"/>
    <w:rsid w:val="008C6ABF"/>
    <w:rsid w:val="008F05C9"/>
    <w:rsid w:val="00922359"/>
    <w:rsid w:val="0093752B"/>
    <w:rsid w:val="009477EF"/>
    <w:rsid w:val="009A3684"/>
    <w:rsid w:val="009F1ECD"/>
    <w:rsid w:val="00A55E3E"/>
    <w:rsid w:val="00A65330"/>
    <w:rsid w:val="00A74F02"/>
    <w:rsid w:val="00A76386"/>
    <w:rsid w:val="00A8071E"/>
    <w:rsid w:val="00AD08A3"/>
    <w:rsid w:val="00B33248"/>
    <w:rsid w:val="00B4207A"/>
    <w:rsid w:val="00B54162"/>
    <w:rsid w:val="00BA75E0"/>
    <w:rsid w:val="00BB0762"/>
    <w:rsid w:val="00BD3867"/>
    <w:rsid w:val="00BE2E8B"/>
    <w:rsid w:val="00BF2815"/>
    <w:rsid w:val="00C017CA"/>
    <w:rsid w:val="00C23FE9"/>
    <w:rsid w:val="00C32A48"/>
    <w:rsid w:val="00C46A2B"/>
    <w:rsid w:val="00C80C9B"/>
    <w:rsid w:val="00CB56BA"/>
    <w:rsid w:val="00CD7FFD"/>
    <w:rsid w:val="00CF01B2"/>
    <w:rsid w:val="00CF499D"/>
    <w:rsid w:val="00D41516"/>
    <w:rsid w:val="00D423A7"/>
    <w:rsid w:val="00D878C7"/>
    <w:rsid w:val="00DC6E43"/>
    <w:rsid w:val="00DD518F"/>
    <w:rsid w:val="00EA0BA9"/>
    <w:rsid w:val="00ED4919"/>
    <w:rsid w:val="00F13046"/>
    <w:rsid w:val="00F15CD3"/>
    <w:rsid w:val="00F206CE"/>
    <w:rsid w:val="00F31AAB"/>
    <w:rsid w:val="00F33367"/>
    <w:rsid w:val="00F54A20"/>
    <w:rsid w:val="00F562DE"/>
    <w:rsid w:val="00F766C5"/>
    <w:rsid w:val="00FA0F7E"/>
    <w:rsid w:val="00FF12E4"/>
    <w:rsid w:val="00FF2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047EF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rsid w:val="0039723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397233"/>
    <w:rPr>
      <w:sz w:val="24"/>
      <w:szCs w:val="24"/>
    </w:rPr>
  </w:style>
  <w:style w:type="paragraph" w:styleId="Podnoje">
    <w:name w:val="footer"/>
    <w:basedOn w:val="Normal"/>
    <w:link w:val="PodnojeChar"/>
    <w:rsid w:val="0039723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397233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770DA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70DA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70DA2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70DA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70DA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3972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97233"/>
    <w:rPr>
      <w:sz w:val="24"/>
      <w:szCs w:val="24"/>
    </w:rPr>
  </w:style>
  <w:style w:styleId="Podnoje" w:type="paragraph">
    <w:name w:val="footer"/>
    <w:basedOn w:val="Normal"/>
    <w:link w:val="PodnojeChar"/>
    <w:rsid w:val="003972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9723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70D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0D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0D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0D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0D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66</izvorni_sadrzaj>
    <derivirana_varijabla naziv="DomainObject.Prostorija.Naziv_1">Soba DZ III 66</derivirana_varijabla>
  </DomainObject.Prostorija.Naziv>
  <DomainObject.Prostorija.Oznaka>
    <izvorni_sadrzaj>DZ III 66</izvorni_sadrzaj>
    <derivirana_varijabla naziv="DomainObject.Prostorija.Oznaka_1">DZ III 66</derivirana_varijabla>
  </DomainObject.Prostorija.Oznaka>
  <DomainObject.Obrazlozenje>
    <izvorni_sadrzaj/>
    <derivirana_varijabla naziv="DomainObject.Obrazlozenje_1"/>
  </DomainObject.Obrazlozenje>
  <DomainObject.StvarniPocetakDatum>
    <izvorni_sadrzaj>2. srpnja 2020.</izvorni_sadrzaj>
    <derivirana_varijabla naziv="DomainObject.StvarniPocetakDatum_1">2. srpnja 2020.</derivirana_varijabla>
  </DomainObject.StvarniPocetakDatum>
  <DomainObject.StvarniZavrsetakDatum>
    <izvorni_sadrzaj>2. srpnja 2020.</izvorni_sadrzaj>
    <derivirana_varijabla naziv="DomainObject.StvarniZavrsetakDatum_1">2. srpnja 2020.</derivirana_varijabla>
  </DomainObject.StvarniZavrsetakDatum>
  <DomainObject.PlaniraniZavrsetakDatum>
    <izvorni_sadrzaj>2. srpnja 2020.</izvorni_sadrzaj>
    <derivirana_varijabla naziv="DomainObject.PlaniraniZavrsetakDatum_1">2. srpnja 2020.</derivirana_varijabla>
  </DomainObject.PlaniraniZavrsetakDatum>
  <DomainObject.PlaniraniPocetakDatum>
    <izvorni_sadrzaj>2. srpnja 2020.</izvorni_sadrzaj>
    <derivirana_varijabla naziv="DomainObject.PlaniraniPocetakDatum_1">2. srpnja 2020.</derivirana_varijabla>
  </DomainObject.PlaniraniPocetakDatum>
  <DomainObject.StvarniPocetakVrijeme>
    <izvorni_sadrzaj>09:20</izvorni_sadrzaj>
    <derivirana_varijabla naziv="DomainObject.StvarniPocetakVrijeme_1">09:20</derivirana_varijabla>
  </DomainObject.StvarniPocetakVrijeme>
  <DomainObject.StvarniZavrsetakVrijeme>
    <izvorni_sadrzaj>09:24</izvorni_sadrzaj>
    <derivirana_varijabla naziv="DomainObject.StvarniZavrsetakVrijeme_1">09:24</derivirana_varijabla>
  </DomainObject.StvarniZavrsetakVrijeme>
  <DomainObject.PlaniraniZavrsetakVrijeme>
    <izvorni_sadrzaj>09:40</izvorni_sadrzaj>
    <derivirana_varijabla naziv="DomainObject.PlaniraniZavrsetakVrijeme_1">09:40</derivirana_varijabla>
  </DomainObject.PlaniraniZavrsetakVrijeme>
  <DomainObject.PlaniraniPocetakVrijeme>
    <izvorni_sadrzaj>09:20</izvorni_sadrzaj>
    <derivirana_varijabla naziv="DomainObject.PlaniraniPocetakVrijeme_1">09:20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srpnja 2020.</izvorni_sadrzaj>
    <derivirana_varijabla naziv="DomainObject.Zapisnik.DatumKreiranja_1">2. srpnja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St-1418/2019-15</izvorni_sadrzaj>
    <derivirana_varijabla naziv="DomainObject.Zapisnik.Oznaka_1">St-1418/2019-15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1418</izvorni_sadrzaj>
    <derivirana_varijabla naziv="DomainObject.Predmet.Broj_1">1418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2019.</izvorni_sadrzaj>
    <derivirana_varijabla naziv="DomainObject.Predmet.DatumOsnivanja_1">24.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St-1418/2019</izvorni_sadrzaj>
    <derivirana_varijabla naziv="DomainObject.Predmet.OznakaBroj_1">St-1418/2019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PHILADELPHIA jednostavno društvo s ograničenom odgovornošću za trgovinu i usluge zastupanog po punomoćniku Darko Đermanović</izvorni_sadrzaj>
    <derivirana_varijabla naziv="DomainObject.Predmet.ProtustrankaFormated_1">  PHILADELPHIA jednostavno društvo s ograničenom odgovornošću za trgovinu i usluge zastupanog po punomoćniku Darko Đermanović</derivirana_varijabla>
  </DomainObject.Predmet.ProtustrankaFormated>
  <DomainObject.Predmet.ProtustrankaFormatedOIB>
    <izvorni_sadrzaj>  PHILADELPHIA jednostavno društvo s ograničenom odgovornošću za trgovinu i usluge, OIB 70200493919 zastupanog po punomoćniku Darko Đermanović</izvorni_sadrzaj>
    <derivirana_varijabla naziv="DomainObject.Predmet.ProtustrankaFormatedOIB_1">  PHILADELPHIA jednostavno društvo s ograničenom odgovornošću za trgovinu i usluge, OIB 70200493919 zastupanog po punomoćniku Darko Đermanović</derivirana_varijabla>
  </DomainObject.Predmet.ProtustrankaFormatedOIB>
  <DomainObject.Predmet.ProtustrankaFormatedWithAdress>
    <izvorni_sadrzaj> PHILADELPHIA jednostavno društvo s ograničenom odgovornošću za trgovinu i usluge, Primorska 5, 10000 Zagreb zastupanog po punomoćniku Darko Đermanović</izvorni_sadrzaj>
    <derivirana_varijabla naziv="DomainObject.Predmet.ProtustrankaFormatedWithAdress_1"> PHILADELPHIA jednostavno društvo s ograničenom odgovornošću za trgovinu i usluge, Primorska 5, 10000 Zagreb zastupanog po punomoćniku Darko Đermanović</derivirana_varijabla>
  </DomainObject.Predmet.ProtustrankaFormatedWithAdress>
  <DomainObject.Predmet.ProtustrankaFormatedWithAdressOIB>
    <izvorni_sadrzaj> PHILADELPHIA jednostavno društvo s ograničenom odgovornošću za trgovinu i usluge, OIB 70200493919, Primorska 5, 10000 Zagreb zastupanog po punomoćniku Darko Đermanović</izvorni_sadrzaj>
    <derivirana_varijabla naziv="DomainObject.Predmet.ProtustrankaFormatedWithAdressOIB_1"> PHILADELPHIA jednostavno društvo s ograničenom odgovornošću za trgovinu i usluge, OIB 70200493919, Primorska 5, 10000 Zagreb zastupanog po punomoćniku Darko Đermanović</derivirana_varijabla>
  </DomainObject.Predmet.ProtustrankaFormatedWithAdressOIB>
  <DomainObject.Predmet.ProtustrankaWithAdress>
    <izvorni_sadrzaj>PHILADELPHIA jednostavno društvo s ograničenom odgovornošću za trgovinu i usluge Primorska 5, 10000 Zagreb</izvorni_sadrzaj>
    <derivirana_varijabla naziv="DomainObject.Predmet.ProtustrankaWithAdress_1">PHILADELPHIA jednostavno društvo s ograničenom odgovornošću za trgovinu i usluge Primorska 5, 10000 Zagreb</derivirana_varijabla>
  </DomainObject.Predmet.ProtustrankaWithAdress>
  <DomainObject.Predmet.ProtustrankaWithAdressOIB>
    <izvorni_sadrzaj>PHILADELPHIA jednostavno društvo s ograničenom odgovornošću za trgovinu i usluge, OIB 70200493919, Primorska 5, 10000 Zagreb</izvorni_sadrzaj>
    <derivirana_varijabla naziv="DomainObject.Predmet.ProtustrankaWithAdressOIB_1">PHILADELPHIA jednostavno društvo s ograničenom odgovornošću za trgovinu i usluge, OIB 70200493919, Primorska 5, 10000 Zagreb</derivirana_varijabla>
  </DomainObject.Predmet.ProtustrankaWithAdressOIB>
  <DomainObject.Predmet.ProtustrankaNazivFormated>
    <izvorni_sadrzaj>PHILADELPHIA jednostavno društvo s ograničenom odgovornošću za trgovinu i usluge</izvorni_sadrzaj>
    <derivirana_varijabla naziv="DomainObject.Predmet.ProtustrankaNazivFormated_1">PHILADELPHIA jednostavno društvo s ograničenom odgovornošću za trgovinu i usluge</derivirana_varijabla>
  </DomainObject.Predmet.ProtustrankaNazivFormated>
  <DomainObject.Predmet.ProtustrankaNazivFormatedOIB>
    <izvorni_sadrzaj>PHILADELPHIA jednostavno društvo s ograničenom odgovornošću za trgovinu i usluge, OIB 70200493919</izvorni_sadrzaj>
    <derivirana_varijabla naziv="DomainObject.Predmet.ProtustrankaNazivFormatedOIB_1">PHILADELPHIA jednostavno društvo s ograničenom odgovornošću za trgovinu i usluge, OIB 70200493919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PHILADELPHIA jednostavno društvo s ograničenom odgovornošću za trgovinu i usluge zastupanog po punomoćniku Darko Đermanović</item>
    </izvorni_sadrzaj>
    <derivirana_varijabla naziv="DomainObject.Predmet.ProtuStrankaListFormated_1">
      <item>PHILADELPHIA jednostavno društvo s ograničenom odgovornošću za trgovinu i usluge zastupanog po punomoćniku Darko Đermanović</item>
    </derivirana_varijabla>
  </DomainObject.Predmet.ProtuStrankaListFormated>
  <DomainObject.Predmet.ProtuStrankaListFormatedOIB>
    <izvorni_sadrzaj>
      <item>PHILADELPHIA jednostavno društvo s ograničenom odgovornošću za trgovinu i usluge, OIB 70200493919 zastupanog po punomoćniku Darko Đermanović</item>
    </izvorni_sadrzaj>
    <derivirana_varijabla naziv="DomainObject.Predmet.ProtuStrankaListFormatedOIB_1">
      <item>PHILADELPHIA jednostavno društvo s ograničenom odgovornošću za trgovinu i usluge, OIB 70200493919 zastupanog po punomoćniku Darko Đermanović</item>
    </derivirana_varijabla>
  </DomainObject.Predmet.ProtuStrankaListFormatedOIB>
  <DomainObject.Predmet.ProtuStrankaListFormatedWithAdress>
    <izvorni_sadrzaj>
      <item>PHILADELPHIA jednostavno društvo s ograničenom odgovornošću za trgovinu i usluge, Primorska 5, 10000 Zagreb zastupanog po punomoćniku Darko Đermanović</item>
    </izvorni_sadrzaj>
    <derivirana_varijabla naziv="DomainObject.Predmet.ProtuStrankaListFormatedWithAdress_1">
      <item>PHILADELPHIA jednostavno društvo s ograničenom odgovornošću za trgovinu i usluge, Primorska 5, 10000 Zagreb zastupanog po punomoćniku Darko Đermanović</item>
    </derivirana_varijabla>
  </DomainObject.Predmet.ProtuStrankaListFormatedWithAdress>
  <DomainObject.Predmet.ProtuStrankaListFormatedWithAdressOIB>
    <izvorni_sadrzaj>
      <item>PHILADELPHIA jednostavno društvo s ograničenom odgovornošću za trgovinu i usluge, OIB 70200493919, Primorska 5, 10000 Zagreb zastupanog po punomoćniku Darko Đermanović</item>
    </izvorni_sadrzaj>
    <derivirana_varijabla naziv="DomainObject.Predmet.ProtuStrankaListFormatedWithAdressOIB_1">
      <item>PHILADELPHIA jednostavno društvo s ograničenom odgovornošću za trgovinu i usluge, OIB 70200493919, Primorska 5, 10000 Zagreb zastupanog po punomoćniku Darko Đermanović</item>
    </derivirana_varijabla>
  </DomainObject.Predmet.ProtuStrankaListFormatedWithAdressOIB>
  <DomainObject.Predmet.ProtuStrankaListNazivFormated>
    <izvorni_sadrzaj>
      <item>PHILADELPHIA jednostavno društvo s ograničenom odgovornošću za trgovinu i usluge</item>
    </izvorni_sadrzaj>
    <derivirana_varijabla naziv="DomainObject.Predmet.ProtuStrankaListNazivFormated_1">
      <item>PHILADELPHIA jednostavno društvo s ograničenom odgovornošću za trgovinu i usluge</item>
    </derivirana_varijabla>
  </DomainObject.Predmet.ProtuStrankaListNazivFormated>
  <DomainObject.Predmet.ProtuStrankaListNazivFormatedOIB>
    <izvorni_sadrzaj>
      <item>PHILADELPHIA jednostavno društvo s ograničenom odgovornošću za trgovinu i usluge, OIB 70200493919</item>
    </izvorni_sadrzaj>
    <derivirana_varijabla naziv="DomainObject.Predmet.ProtuStrankaListNazivFormatedOIB_1">
      <item>PHILADELPHIA jednostavno društvo s ograničenom odgovornošću za trgovinu i usluge, OIB 70200493919</item>
    </derivirana_varijabla>
  </DomainObject.Predmet.ProtuStrankaListNazivFormatedOIB>
  <DomainObject.Predmet.OstaliListFormated>
    <izvorni_sadrzaj>
      <item>Darko Đermanović punomoćnik sudionika u postupku PHILADELPHIA jednostavno društvo s ograničenom odgovornošću za trgovinu i usluge</item>
      <item>ERSTE&amp;STEIERMÄRKISCHE BANKA dioničko društvo</item>
    </izvorni_sadrzaj>
    <derivirana_varijabla naziv="DomainObject.Predmet.OstaliListFormated_1">
      <item>Darko Đermanović punomoćnik sudionika u postupku PHILADELPHIA jednostavno društvo s ograničenom odgovornošću za trgovinu i usluge</item>
      <item>ERSTE&amp;STEIERMÄRKISCHE BANKA dioničko društvo</item>
    </derivirana_varijabla>
  </DomainObject.Predmet.OstaliListFormated>
  <DomainObject.Predmet.OstaliListFormatedOIB>
    <izvorni_sadrzaj>
      <item>Darko Đermanović, OIB 08604788861 punomoćnik sudionika u postupku PHILADELPHIA jednostavno društvo s ograničenom odgovornošću za trgovinu i usluge</item>
      <item>ERSTE&amp;STEIERMÄRKISCHE BANKA dioničko društvo, OIB 23057039320</item>
    </izvorni_sadrzaj>
    <derivirana_varijabla naziv="DomainObject.Predmet.OstaliListFormatedOIB_1">
      <item>Darko Đermanović, OIB 08604788861 punomoćnik sudionika u postupku PHILADELPHIA jednostavno društvo s ograničenom odgovornošću za trgovinu i usluge</item>
      <item>ERSTE&amp;STEIERMÄRKISCHE BANKA dioničko društvo, OIB 23057039320</item>
    </derivirana_varijabla>
  </DomainObject.Predmet.OstaliListFormatedOIB>
  <DomainObject.Predmet.OstaliListFormatedWithAdress>
    <izvorni_sadrzaj>
      <item>Darko Đermanović, Plat 5, 22202 Primošten punomoćnik sudionika u postupku PHILADELPHIA jednostavno društvo s ograničenom odgovornošću za trgovinu i usluge</item>
      <item>ERSTE&amp;STEIERMÄRKISCHE BANKA dioničko društvo, Jadranski Trg 3/a, 51000 Rijeka</item>
    </izvorni_sadrzaj>
    <derivirana_varijabla naziv="DomainObject.Predmet.OstaliListFormatedWithAdress_1">
      <item>Darko Đermanović, Plat 5, 22202 Primošten punomoćnik sudionika u postupku PHILADELPHIA jednostavno društvo s ograničenom odgovornošću za trgovinu i usluge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Darko Đermanović, OIB 08604788861, Plat 5, 22202 Primošten punomoćnik sudionika u postupku PHILADELPHIA jednostavno društvo s ograničenom odgovornošću za trgovinu i usluge</item>
      <item>ERSTE&amp;STEIERMÄRKISCHE BANKA dioničko društvo, OIB 23057039320, Jadranski Trg 3/a, 51000 Rijeka</item>
    </izvorni_sadrzaj>
    <derivirana_varijabla naziv="DomainObject.Predmet.OstaliListFormatedWithAdressOIB_1">
      <item>Darko Đermanović, OIB 08604788861, Plat 5, 22202 Primošten punomoćnik sudionika u postupku PHILADELPHIA jednostavno društvo s ograničenom odgovornošću za trgovinu i usluge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Darko Đermanović</item>
      <item>ERSTE&amp;STEIERMÄRKISCHE BANKA dioničko društvo</item>
    </izvorni_sadrzaj>
    <derivirana_varijabla naziv="DomainObject.Predmet.OstaliListNazivFormated_1">
      <item>Darko Đermanović</item>
      <item>ERSTE&amp;STEIERMÄRKISCHE BANKA dioničko društvo</item>
    </derivirana_varijabla>
  </DomainObject.Predmet.OstaliListNazivFormated>
  <DomainObject.Predmet.OstaliListNazivFormatedOIB>
    <izvorni_sadrzaj>
      <item>Darko Đermanović, OIB 08604788861</item>
      <item>ERSTE&amp;STEIERMÄRKISCHE BANKA dioničko društvo, OIB 23057039320</item>
    </izvorni_sadrzaj>
    <derivirana_varijabla naziv="DomainObject.Predmet.OstaliListNazivFormatedOIB_1">
      <item>Darko Đermanović, OIB 08604788861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srpnja 2020.</izvorni_sadrzaj>
    <derivirana_varijabla naziv="DomainObject.Datum_1">2. srpnja 2020.</derivirana_varijabla>
  </DomainObject.Datum>
  <DomainObject.PoslovniBrojDokumenta>
    <izvorni_sadrzaj>St-1418/2019-15</izvorni_sadrzaj>
    <derivirana_varijabla naziv="DomainObject.PoslovniBrojDokumenta_1">St-1418/2019-15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PHILADELPHIA jednostavno društvo s ograničenom odgovornošću za trgovinu i usluge</izvorni_sadrzaj>
    <derivirana_varijabla naziv="DomainObject.Predmet.ProtustrankaIDrugi_1">PHILADELPHIA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PHILADELPHIA jednostavno društvo s ograničenom odgovornošću za trgovinu i usluge, OIB 70200493919, Primorska 5, 10000 Zagreb</izvorni_sadrzaj>
    <derivirana_varijabla naziv="DomainObject.Predmet.ProtustrankaIDrugiAdressOIB_1">PHILADELPHIA jednostavno društvo s ograničenom odgovornošću za trgovinu i usluge, OIB 70200493919, Primorska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PHILADELPHIA jednostavno društvo s ograničenom odgovornošću za trgovinu i usluge</item>
      <item>FINA Regionalni centar Zagreb</item>
      <item>Darko Đermanović</item>
      <item>ERSTE&amp;STEIERMÄRKISCHE BANKA dioničko društvo</item>
    </izvorni_sadrzaj>
    <derivirana_varijabla naziv="DomainObject.Predmet.SudioniciListNaziv_1">
      <item>PHILADELPHIA jednostavno društvo s ograničenom odgovornošću za trgovinu i usluge</item>
      <item>FINA Regionalni centar Zagreb</item>
      <item>Darko Đermanović</item>
      <item>ERSTE&amp;STEIERMÄRKISCHE BANKA dioničko društvo</item>
    </derivirana_varijabla>
  </DomainObject.Predmet.SudioniciListNaziv>
  <DomainObject.Predmet.SudioniciListAdressOIB>
    <izvorni_sadrzaj>
      <item>PHILADELPHIA jednostavno društvo s ograničenom odgovornošću za trgovinu i usluge, OIB 70200493919, Primorska 5,10000 Zagreb</item>
      <item>FINA Regionalni centar Zagreb, OIB 85821130368, Trg svibanjskih žrtava 1995. 1,10000 Zagreb</item>
      <item>Darko Đermanović, OIB 08604788861, Plat 5,22202 Primošten</item>
      <item>ERSTE&amp;STEIERMÄRKISCHE BANKA dioničko društvo, OIB 23057039320, Jadranski Trg 3/a,51000 Rijeka</item>
    </izvorni_sadrzaj>
    <derivirana_varijabla naziv="DomainObject.Predmet.SudioniciListAdressOIB_1">
      <item>PHILADELPHIA jednostavno društvo s ograničenom odgovornošću za trgovinu i usluge, OIB 70200493919, Primorska 5,10000 Zagreb</item>
      <item>FINA Regionalni centar Zagreb, OIB 85821130368, Trg svibanjskih žrtava 1995. 1,10000 Zagreb</item>
      <item>Darko Đermanović, OIB 08604788861, Plat 5,22202 Primošten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70200493919</item>
      <item>, OIB 85821130368</item>
      <item>, OIB 08604788861</item>
      <item>, OIB 23057039320</item>
    </izvorni_sadrzaj>
    <derivirana_varijabla naziv="DomainObject.Predmet.SudioniciListNazivOIB_1">
      <item>, OIB 70200493919</item>
      <item>, OIB 85821130368</item>
      <item>, OIB 08604788861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lipnja 2019.</izvorni_sadrzaj>
    <derivirana_varijabla naziv="DomainObject.Predmet.DatumPocetkaProcesa_1">21. lipnja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285</properties:Words>
  <properties:Characters>1558</properties:Characters>
  <properties:Lines>68</properties:Lines>
  <properties:Paragraphs>32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2020-07-02T07:24:00Z</dcterms:created>
  <dc:creator>gzubak</dc:creator>
  <cp:lastModifiedBy>Irena Benko</cp:lastModifiedBy>
  <dcterms:modified xmlns:xsi="http://www.w3.org/2001/XMLSchema-instance" xsi:type="dcterms:W3CDTF">2020-07-02T07:26:00Z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St-1418/2019-15 / Zapisnik - Ročište radi izjašnjenja o prijedlogu za otvaranje steč.post (2. St-1418-19-ZAPISNIK SKRAĆENI STEČAJ.docx)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